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EA" w:rsidRDefault="00227DEA" w:rsidP="003E71B3">
      <w:pPr>
        <w:jc w:val="center"/>
      </w:pPr>
      <w:r>
        <w:t>Олимпиадные задания в закрытой форме(9-11 класс)</w:t>
      </w:r>
    </w:p>
    <w:p w:rsidR="00227DEA" w:rsidRDefault="00227DEA">
      <w:r>
        <w:t>1.</w:t>
      </w:r>
      <w:r w:rsidRPr="003E71B3">
        <w:t xml:space="preserve"> </w:t>
      </w:r>
      <w:r>
        <w:t>Олимп</w:t>
      </w:r>
      <w:bookmarkStart w:id="0" w:name="_GoBack"/>
      <w:bookmarkEnd w:id="0"/>
      <w:r>
        <w:t>ийские игры состоят…</w:t>
      </w:r>
    </w:p>
    <w:p w:rsidR="00227DEA" w:rsidRDefault="00227DEA">
      <w:r>
        <w:t>А)</w:t>
      </w:r>
      <w:r w:rsidRPr="003E71B3">
        <w:t xml:space="preserve"> </w:t>
      </w:r>
      <w:r>
        <w:t>из соревнований между странами;</w:t>
      </w:r>
    </w:p>
    <w:p w:rsidR="00227DEA" w:rsidRDefault="00227DEA">
      <w:r>
        <w:t>Б)</w:t>
      </w:r>
      <w:r w:rsidRPr="003E71B3">
        <w:t xml:space="preserve"> </w:t>
      </w:r>
      <w:r>
        <w:t>из соревнований по летним или зимним видам спорта;</w:t>
      </w:r>
    </w:p>
    <w:p w:rsidR="00227DEA" w:rsidRDefault="00227DEA">
      <w:r>
        <w:t>В)</w:t>
      </w:r>
      <w:r w:rsidRPr="003E71B3">
        <w:t xml:space="preserve"> </w:t>
      </w:r>
      <w:r>
        <w:t>из игр Олимпиады и зимних Олимпийских игр;</w:t>
      </w:r>
    </w:p>
    <w:p w:rsidR="00227DEA" w:rsidRDefault="00227DEA">
      <w:r>
        <w:t>Г)</w:t>
      </w:r>
      <w:r w:rsidRPr="003E71B3">
        <w:t xml:space="preserve"> </w:t>
      </w:r>
      <w:r>
        <w:t>из открытия, соревнований, награждения участников и закрытия.</w:t>
      </w:r>
    </w:p>
    <w:p w:rsidR="00227DEA" w:rsidRDefault="00227DEA">
      <w:r>
        <w:t>2.</w:t>
      </w:r>
      <w:r w:rsidRPr="003E71B3">
        <w:t xml:space="preserve"> </w:t>
      </w:r>
      <w:r>
        <w:t>В зимних Олимпийских играх СССР дебютировал…</w:t>
      </w:r>
    </w:p>
    <w:p w:rsidR="00227DEA" w:rsidRDefault="00227DEA">
      <w:r>
        <w:t>А)</w:t>
      </w:r>
      <w:r w:rsidRPr="003E71B3">
        <w:t xml:space="preserve"> </w:t>
      </w:r>
      <w:r>
        <w:t xml:space="preserve">в </w:t>
      </w:r>
      <w:smartTag w:uri="urn:schemas-microsoft-com:office:smarttags" w:element="metricconverter">
        <w:smartTagPr>
          <w:attr w:name="ProductID" w:val="1952 г"/>
        </w:smartTagPr>
        <w:r>
          <w:t>1952 г</w:t>
        </w:r>
      </w:smartTag>
      <w:r>
        <w:t xml:space="preserve">. На </w:t>
      </w:r>
      <w:r>
        <w:rPr>
          <w:lang w:val="en-US"/>
        </w:rPr>
        <w:t>VI</w:t>
      </w:r>
      <w:r>
        <w:t xml:space="preserve"> Играх в Осло (Норвегия);</w:t>
      </w:r>
    </w:p>
    <w:p w:rsidR="00227DEA" w:rsidRDefault="00227DEA">
      <w:r>
        <w:t>Б)</w:t>
      </w:r>
      <w:r w:rsidRPr="003E71B3">
        <w:t xml:space="preserve"> </w:t>
      </w:r>
      <w:r>
        <w:t xml:space="preserve">в </w:t>
      </w:r>
      <w:smartTag w:uri="urn:schemas-microsoft-com:office:smarttags" w:element="metricconverter">
        <w:smartTagPr>
          <w:attr w:name="ProductID" w:val="1952 г"/>
        </w:smartTagPr>
        <w:r>
          <w:t>1952 г</w:t>
        </w:r>
      </w:smartTag>
      <w:r>
        <w:t xml:space="preserve">. На </w:t>
      </w:r>
      <w:r>
        <w:rPr>
          <w:lang w:val="en-US"/>
        </w:rPr>
        <w:t>XV</w:t>
      </w:r>
      <w:r>
        <w:t xml:space="preserve"> Играх в Хельсинки (Финляндия);</w:t>
      </w:r>
    </w:p>
    <w:p w:rsidR="00227DEA" w:rsidRDefault="00227DEA">
      <w:r>
        <w:t>В)</w:t>
      </w:r>
      <w:r w:rsidRPr="003E71B3">
        <w:t xml:space="preserve"> </w:t>
      </w:r>
      <w:r>
        <w:t xml:space="preserve">в </w:t>
      </w:r>
      <w:smartTag w:uri="urn:schemas-microsoft-com:office:smarttags" w:element="metricconverter">
        <w:smartTagPr>
          <w:attr w:name="ProductID" w:val="1956 г"/>
        </w:smartTagPr>
        <w:r>
          <w:t>1956 г</w:t>
        </w:r>
      </w:smartTag>
      <w:r>
        <w:t xml:space="preserve">. На </w:t>
      </w:r>
      <w:r>
        <w:rPr>
          <w:lang w:val="en-US"/>
        </w:rPr>
        <w:t>VII</w:t>
      </w:r>
      <w:r>
        <w:t xml:space="preserve"> Играх в Кортинад</w:t>
      </w:r>
      <w:r w:rsidRPr="00B15E40">
        <w:t>’</w:t>
      </w:r>
      <w:r>
        <w:t>Ампеццо (Италия);</w:t>
      </w:r>
    </w:p>
    <w:p w:rsidR="00227DEA" w:rsidRDefault="00227DEA">
      <w:r>
        <w:t xml:space="preserve">Г) в </w:t>
      </w:r>
      <w:smartTag w:uri="urn:schemas-microsoft-com:office:smarttags" w:element="metricconverter">
        <w:smartTagPr>
          <w:attr w:name="ProductID" w:val="1956 г"/>
        </w:smartTagPr>
        <w:r>
          <w:t>1956 г</w:t>
        </w:r>
      </w:smartTag>
      <w:r>
        <w:t xml:space="preserve">. На </w:t>
      </w:r>
      <w:r>
        <w:rPr>
          <w:lang w:val="en-US"/>
        </w:rPr>
        <w:t>XVI</w:t>
      </w:r>
      <w:r>
        <w:t xml:space="preserve"> Играх в Мельбурне (Австралия)</w:t>
      </w:r>
    </w:p>
    <w:p w:rsidR="00227DEA" w:rsidRDefault="00227DEA">
      <w:r>
        <w:t>3.Обучение двигательным действиям и воспитание физических качеств составляет основу…</w:t>
      </w:r>
    </w:p>
    <w:p w:rsidR="00227DEA" w:rsidRDefault="00227DEA">
      <w:r>
        <w:t>А) физической культуры;</w:t>
      </w:r>
    </w:p>
    <w:p w:rsidR="00227DEA" w:rsidRDefault="00227DEA">
      <w:r>
        <w:t>Б) физического развития;</w:t>
      </w:r>
    </w:p>
    <w:p w:rsidR="00227DEA" w:rsidRDefault="00227DEA">
      <w:r>
        <w:t>В) укрепления здоровья;</w:t>
      </w:r>
    </w:p>
    <w:p w:rsidR="00227DEA" w:rsidRDefault="00227DEA">
      <w:r>
        <w:t>Г) физического воспитания.</w:t>
      </w:r>
    </w:p>
    <w:p w:rsidR="00227DEA" w:rsidRDefault="00227DEA">
      <w:r>
        <w:t>4. Обучение двигательным действиям стоится в соответствии…</w:t>
      </w:r>
    </w:p>
    <w:p w:rsidR="00227DEA" w:rsidRDefault="00227DEA">
      <w:r>
        <w:t>А) с рекомендациями дидактических принципов;</w:t>
      </w:r>
    </w:p>
    <w:p w:rsidR="00227DEA" w:rsidRDefault="00227DEA">
      <w:r>
        <w:t>Б) задачами физического образования ;</w:t>
      </w:r>
    </w:p>
    <w:p w:rsidR="00227DEA" w:rsidRDefault="00227DEA">
      <w:r>
        <w:t>В) целевыми установками обучения;</w:t>
      </w:r>
    </w:p>
    <w:p w:rsidR="00227DEA" w:rsidRDefault="00227DEA">
      <w:r>
        <w:t>Г) закономерностями формирования двигательных навыков.</w:t>
      </w:r>
    </w:p>
    <w:p w:rsidR="00227DEA" w:rsidRDefault="00227DEA">
      <w:r>
        <w:t>5. Нормативные функции физической культуры особенно ярко проявляются…</w:t>
      </w:r>
    </w:p>
    <w:p w:rsidR="00227DEA" w:rsidRDefault="00227DEA">
      <w:r>
        <w:t>А) в спорте;</w:t>
      </w:r>
    </w:p>
    <w:p w:rsidR="00227DEA" w:rsidRDefault="00227DEA">
      <w:r>
        <w:t>Б) базовой физической культуре;</w:t>
      </w:r>
    </w:p>
    <w:p w:rsidR="00227DEA" w:rsidRDefault="00227DEA">
      <w:r>
        <w:t>В) школьной физической культуре;</w:t>
      </w:r>
    </w:p>
    <w:p w:rsidR="00227DEA" w:rsidRDefault="00227DEA">
      <w:r>
        <w:t>Г) кондиционной физической культуре.</w:t>
      </w:r>
    </w:p>
    <w:p w:rsidR="00227DEA" w:rsidRDefault="00227DEA">
      <w:r>
        <w:t>6. Нагрузка физических упражнений характеризуется…</w:t>
      </w:r>
    </w:p>
    <w:p w:rsidR="00227DEA" w:rsidRDefault="00227DEA">
      <w:r>
        <w:t>А) величиной их воздействия на организм;</w:t>
      </w:r>
    </w:p>
    <w:p w:rsidR="00227DEA" w:rsidRDefault="00227DEA">
      <w:r>
        <w:t>Б) напряжением определённых мышечных групп;</w:t>
      </w:r>
    </w:p>
    <w:p w:rsidR="00227DEA" w:rsidRDefault="00227DEA">
      <w:r>
        <w:t>В) временем и количеством повторений двигательных действий;</w:t>
      </w:r>
    </w:p>
    <w:p w:rsidR="00227DEA" w:rsidRDefault="00227DEA">
      <w:r>
        <w:t>Г) подготовленностью занимающихся, их возрастом и состоянием здоровья.</w:t>
      </w:r>
    </w:p>
    <w:p w:rsidR="00227DEA" w:rsidRDefault="00227DEA">
      <w:r>
        <w:t>7. Наиболее распространённым методом воспитания выносливости является использование…</w:t>
      </w:r>
    </w:p>
    <w:p w:rsidR="00227DEA" w:rsidRDefault="00227DEA">
      <w:r>
        <w:t>А) Фартлека;</w:t>
      </w:r>
    </w:p>
    <w:p w:rsidR="00227DEA" w:rsidRDefault="00227DEA">
      <w:r>
        <w:t>Б) равномерного непрерывного упражнения;</w:t>
      </w:r>
    </w:p>
    <w:p w:rsidR="00227DEA" w:rsidRDefault="00227DEA">
      <w:r>
        <w:t>В) Интервального режима;</w:t>
      </w:r>
    </w:p>
    <w:p w:rsidR="00227DEA" w:rsidRDefault="00227DEA">
      <w:r>
        <w:t>Г) непрерывного упражнения в переменном режиме.</w:t>
      </w:r>
    </w:p>
    <w:p w:rsidR="00227DEA" w:rsidRDefault="00227DEA">
      <w:r>
        <w:t>8. Наиболее эффективным методом воспитания скоростных способностей является…</w:t>
      </w:r>
    </w:p>
    <w:p w:rsidR="00227DEA" w:rsidRDefault="00227DEA">
      <w:r>
        <w:t>А) повторный;</w:t>
      </w:r>
    </w:p>
    <w:p w:rsidR="00227DEA" w:rsidRDefault="00227DEA">
      <w:r>
        <w:t>Б) интервальный;</w:t>
      </w:r>
    </w:p>
    <w:p w:rsidR="00227DEA" w:rsidRDefault="00227DEA">
      <w:r>
        <w:t>В) переменный;</w:t>
      </w:r>
    </w:p>
    <w:p w:rsidR="00227DEA" w:rsidRDefault="00227DEA">
      <w:r>
        <w:t xml:space="preserve">Г) </w:t>
      </w:r>
      <w:r w:rsidRPr="00521F45">
        <w:t>”</w:t>
      </w:r>
      <w:r>
        <w:t>взрывной</w:t>
      </w:r>
      <w:r w:rsidRPr="00521F45">
        <w:t>”</w:t>
      </w:r>
      <w:r>
        <w:t>.</w:t>
      </w:r>
    </w:p>
    <w:p w:rsidR="00227DEA" w:rsidRDefault="00227DEA">
      <w:r>
        <w:t>9. Укажите последовательность упражнений, предпочтительную для утренней гимнастики.</w:t>
      </w:r>
    </w:p>
    <w:p w:rsidR="00227DEA" w:rsidRDefault="00227DEA">
      <w:r>
        <w:t>1. Упражнения, увеличивающие гибкость.</w:t>
      </w:r>
    </w:p>
    <w:p w:rsidR="00227DEA" w:rsidRDefault="00227DEA">
      <w:r>
        <w:t>2. Упражнения на дыхание, расслабление и восстановление.</w:t>
      </w:r>
    </w:p>
    <w:p w:rsidR="00227DEA" w:rsidRDefault="00227DEA">
      <w:r>
        <w:t>3. Упражнения для ног: выпады, приседания, подскоки.</w:t>
      </w:r>
    </w:p>
    <w:p w:rsidR="00227DEA" w:rsidRDefault="00227DEA">
      <w:r>
        <w:t>4. Упражнения, активизирующие деятельность сердечно-сосудистой системы.</w:t>
      </w:r>
    </w:p>
    <w:p w:rsidR="00227DEA" w:rsidRDefault="00227DEA">
      <w:r>
        <w:t>5. Упражнения, укрепляющие основные мышечные группы.</w:t>
      </w:r>
    </w:p>
    <w:p w:rsidR="00227DEA" w:rsidRDefault="00227DEA">
      <w:r>
        <w:t>6. Упражнения, способствующие переходу организма в рабочее состояние.</w:t>
      </w:r>
    </w:p>
    <w:p w:rsidR="00227DEA" w:rsidRDefault="00227DEA">
      <w:r>
        <w:t>7. Упражнения, укрепляющие мышцы брюшного пресса.</w:t>
      </w:r>
    </w:p>
    <w:p w:rsidR="00227DEA" w:rsidRDefault="00227DEA">
      <w:r>
        <w:t>А) 1,2,3,4,5,6,7.</w:t>
      </w:r>
    </w:p>
    <w:p w:rsidR="00227DEA" w:rsidRDefault="00227DEA">
      <w:r>
        <w:t>Б) 2,6,7,1,4,5,3.</w:t>
      </w:r>
    </w:p>
    <w:p w:rsidR="00227DEA" w:rsidRDefault="00227DEA">
      <w:r>
        <w:t>В) 3,5,7,1,3,2,4.</w:t>
      </w:r>
    </w:p>
    <w:p w:rsidR="00227DEA" w:rsidRDefault="00227DEA">
      <w:r>
        <w:t>Г) 6,4,5,1,7,3,2.</w:t>
      </w:r>
    </w:p>
    <w:p w:rsidR="00227DEA" w:rsidRDefault="00227DEA">
      <w:r>
        <w:t>10. Какое минимальное количество игроков должно быть в команде, при котором она допускается к игре в футбол?</w:t>
      </w:r>
    </w:p>
    <w:p w:rsidR="00227DEA" w:rsidRDefault="00227DEA">
      <w:r>
        <w:t>А) не менее 7;</w:t>
      </w:r>
    </w:p>
    <w:p w:rsidR="00227DEA" w:rsidRDefault="00227DEA">
      <w:r>
        <w:t>Б) не менее 6;</w:t>
      </w:r>
    </w:p>
    <w:p w:rsidR="00227DEA" w:rsidRDefault="00227DEA">
      <w:r>
        <w:t>В) не менее 8;</w:t>
      </w:r>
    </w:p>
    <w:p w:rsidR="00227DEA" w:rsidRDefault="00227DEA">
      <w:r>
        <w:t>Г) не менее 5.</w:t>
      </w:r>
    </w:p>
    <w:p w:rsidR="00227DEA" w:rsidRDefault="00227DEA">
      <w:r>
        <w:t>11.Что является мерилом выносливости?</w:t>
      </w:r>
    </w:p>
    <w:p w:rsidR="00227DEA" w:rsidRDefault="00227DEA">
      <w:r>
        <w:t>А) амплитуда движений;</w:t>
      </w:r>
    </w:p>
    <w:p w:rsidR="00227DEA" w:rsidRDefault="00227DEA">
      <w:r>
        <w:t>Б) сила мышц;</w:t>
      </w:r>
    </w:p>
    <w:p w:rsidR="00227DEA" w:rsidRDefault="00227DEA">
      <w:r>
        <w:t>В) продолжительность работы с заданной интенсивностью;</w:t>
      </w:r>
    </w:p>
    <w:p w:rsidR="00227DEA" w:rsidRDefault="00227DEA">
      <w:r>
        <w:t>Г) быстрота двигательной реакции.</w:t>
      </w:r>
    </w:p>
    <w:p w:rsidR="00227DEA" w:rsidRDefault="00227DEA">
      <w:r>
        <w:t>12. Установите последовательность действий первой помощи при ранах.</w:t>
      </w:r>
    </w:p>
    <w:p w:rsidR="00227DEA" w:rsidRDefault="00227DEA">
      <w:r>
        <w:t xml:space="preserve">   1. Ввести противостолбнячную сыворотку.</w:t>
      </w:r>
    </w:p>
    <w:p w:rsidR="00227DEA" w:rsidRDefault="00227DEA">
      <w:r>
        <w:t xml:space="preserve">   2. Доставить пострадавшего в лечебное учреждение.</w:t>
      </w:r>
    </w:p>
    <w:p w:rsidR="00227DEA" w:rsidRDefault="00227DEA">
      <w:r>
        <w:t xml:space="preserve">   3. Обработать края раны перекисью водорода.</w:t>
      </w:r>
    </w:p>
    <w:p w:rsidR="00227DEA" w:rsidRDefault="00227DEA">
      <w:r>
        <w:t xml:space="preserve">   4. Остановить кровотечение.</w:t>
      </w:r>
    </w:p>
    <w:p w:rsidR="00227DEA" w:rsidRDefault="00227DEA">
      <w:r>
        <w:t xml:space="preserve">   5. Поднять повреждённую часть тела выше туловища.</w:t>
      </w:r>
    </w:p>
    <w:p w:rsidR="00227DEA" w:rsidRDefault="00227DEA">
      <w:r>
        <w:t>А) 1,2,3,4,5;</w:t>
      </w:r>
    </w:p>
    <w:p w:rsidR="00227DEA" w:rsidRDefault="00227DEA">
      <w:r>
        <w:t>Б) 4,3,5,2,1;</w:t>
      </w:r>
    </w:p>
    <w:p w:rsidR="00227DEA" w:rsidRDefault="00227DEA">
      <w:r>
        <w:t>В) 2,3,4,5,1;</w:t>
      </w:r>
    </w:p>
    <w:p w:rsidR="00227DEA" w:rsidRDefault="00227DEA">
      <w:r>
        <w:t>Г) 5,4,2,1,3.</w:t>
      </w:r>
    </w:p>
    <w:p w:rsidR="00227DEA" w:rsidRDefault="00227DEA">
      <w:r>
        <w:t xml:space="preserve">                                                             Задания в открытой форме.</w:t>
      </w:r>
    </w:p>
    <w:p w:rsidR="00227DEA" w:rsidRDefault="00227DEA">
      <w:r>
        <w:t>13. Сгибание опорной ноги перед отталкиванием в лыжном спорте обозначается как…</w:t>
      </w:r>
    </w:p>
    <w:p w:rsidR="00227DEA" w:rsidRDefault="00227DEA">
      <w:r>
        <w:t>14. Приспособление организма к условиям существования обозначается понятием…</w:t>
      </w:r>
    </w:p>
    <w:p w:rsidR="00227DEA" w:rsidRDefault="00227DEA">
      <w:r w:rsidRPr="00860DD0">
        <w:t>15</w:t>
      </w:r>
      <w:r>
        <w:t>. Состояние полного физического, психического и социального благополучия обозначается как…</w:t>
      </w:r>
    </w:p>
    <w:p w:rsidR="00227DEA" w:rsidRPr="00860DD0" w:rsidRDefault="00227DEA">
      <w:r>
        <w:t>16. Быстрый переход из упора в вис называется…</w:t>
      </w:r>
    </w:p>
    <w:sectPr w:rsidR="00227DEA" w:rsidRPr="00860DD0" w:rsidSect="003E71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E40"/>
    <w:rsid w:val="00051275"/>
    <w:rsid w:val="00227DEA"/>
    <w:rsid w:val="003E71B3"/>
    <w:rsid w:val="004A1578"/>
    <w:rsid w:val="00507F44"/>
    <w:rsid w:val="00521F45"/>
    <w:rsid w:val="00860DD0"/>
    <w:rsid w:val="008C154D"/>
    <w:rsid w:val="00B15E40"/>
    <w:rsid w:val="00D908E9"/>
    <w:rsid w:val="00E41B1A"/>
    <w:rsid w:val="00E65EFB"/>
    <w:rsid w:val="00FD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EF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501</Words>
  <Characters>2860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Admin</cp:lastModifiedBy>
  <cp:revision>6</cp:revision>
  <dcterms:created xsi:type="dcterms:W3CDTF">2015-10-11T10:56:00Z</dcterms:created>
  <dcterms:modified xsi:type="dcterms:W3CDTF">2015-12-12T19:05:00Z</dcterms:modified>
</cp:coreProperties>
</file>